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5D657B" w:rsidRPr="00C438F3" w:rsidTr="000F456E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5D657B" w:rsidRPr="00E51BA1" w:rsidRDefault="005D657B" w:rsidP="000F456E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E51BA1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ΕΙΔΟΣ </w:t>
            </w:r>
            <w:r w:rsidRPr="00E51BA1"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  <w:t>Ε</w:t>
            </w:r>
            <w:r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  <w:t>ξ</w:t>
            </w:r>
            <w:r w:rsidRPr="00E51BA1"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  <w:t>ωτερικός σκληρός δίσκος</w:t>
            </w:r>
            <w:r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5D657B" w:rsidRPr="00820A4B" w:rsidTr="000F456E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5D657B" w:rsidRPr="00820A4B" w:rsidRDefault="005D657B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5D657B" w:rsidRPr="00820A4B" w:rsidRDefault="005D657B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5D657B" w:rsidRPr="00820A4B" w:rsidRDefault="005D657B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5D657B" w:rsidRPr="00820A4B" w:rsidRDefault="005D657B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5D657B" w:rsidRPr="00820A4B" w:rsidRDefault="005D657B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ΠΑΡΑΠΟΜΠΗ</w:t>
            </w:r>
          </w:p>
        </w:tc>
      </w:tr>
      <w:tr w:rsidR="005D657B" w:rsidRPr="00820A4B" w:rsidTr="000F456E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5D657B" w:rsidRPr="00820A4B" w:rsidRDefault="005D657B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5D657B" w:rsidRPr="00820A4B" w:rsidRDefault="005D657B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5D657B" w:rsidRPr="00820A4B" w:rsidRDefault="005D657B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D657B" w:rsidRPr="00820A4B" w:rsidRDefault="005D657B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5D657B" w:rsidRPr="00820A4B" w:rsidRDefault="005D657B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(ε)</w:t>
            </w:r>
          </w:p>
        </w:tc>
      </w:tr>
      <w:tr w:rsidR="005D657B" w:rsidRPr="00820A4B" w:rsidTr="000F456E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5D657B" w:rsidRPr="00820A4B" w:rsidRDefault="005D657B" w:rsidP="000F456E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820A4B"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5D657B" w:rsidRPr="00820A4B" w:rsidRDefault="005D657B" w:rsidP="000F456E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Γενικά Χαρακτηριστικά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5D657B" w:rsidRPr="00820A4B" w:rsidRDefault="005D657B" w:rsidP="000F456E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D657B" w:rsidRPr="00820A4B" w:rsidRDefault="005D657B" w:rsidP="000F456E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5D657B" w:rsidRPr="00820A4B" w:rsidRDefault="005D657B" w:rsidP="000F456E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5D657B" w:rsidRPr="00820A4B" w:rsidTr="000F456E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:rsidR="005D657B" w:rsidRPr="00820A4B" w:rsidRDefault="005D657B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261" w:type="dxa"/>
            <w:vAlign w:val="center"/>
          </w:tcPr>
          <w:p w:rsidR="005D657B" w:rsidRPr="00820A4B" w:rsidRDefault="005D657B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E51BA1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Εξωτερικός σκληρός δίσκος  5ΤΒ,  2.5".</w:t>
            </w:r>
            <w:r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 xml:space="preserve"> </w:t>
            </w:r>
            <w:r w:rsidRPr="00A3697B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 xml:space="preserve">Συνδεσιμότητα USB 3.0 </w:t>
            </w:r>
          </w:p>
        </w:tc>
        <w:tc>
          <w:tcPr>
            <w:tcW w:w="1080" w:type="dxa"/>
            <w:vAlign w:val="center"/>
            <w:hideMark/>
          </w:tcPr>
          <w:p w:rsidR="005D657B" w:rsidRPr="00820A4B" w:rsidRDefault="005D657B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D657B" w:rsidRPr="00820A4B" w:rsidRDefault="005D657B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5D657B" w:rsidRPr="00820A4B" w:rsidRDefault="005D657B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</w:t>
            </w:r>
          </w:p>
        </w:tc>
      </w:tr>
      <w:tr w:rsidR="005D657B" w:rsidRPr="00820A4B" w:rsidTr="000F456E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5D657B" w:rsidRPr="00820A4B" w:rsidRDefault="005D657B" w:rsidP="000F456E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:rsidR="005D657B" w:rsidRPr="00820A4B" w:rsidRDefault="005D657B" w:rsidP="000F456E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820A4B">
              <w:rPr>
                <w:rFonts w:asciiTheme="majorHAnsi" w:hAnsiTheme="majorHAnsi" w:cstheme="majorHAnsi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5D657B" w:rsidRPr="00820A4B" w:rsidRDefault="005D657B" w:rsidP="000F456E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D657B" w:rsidRPr="00820A4B" w:rsidRDefault="005D657B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5D657B" w:rsidRPr="00820A4B" w:rsidRDefault="005D657B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Default="00B43CAA">
      <w:bookmarkStart w:id="0" w:name="_GoBack"/>
      <w:bookmarkEnd w:id="0"/>
    </w:p>
    <w:sectPr w:rsidR="00B43CA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A35"/>
    <w:rsid w:val="00390A35"/>
    <w:rsid w:val="005D657B"/>
    <w:rsid w:val="00B43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33F778-2D8C-4B8E-AE5B-5B1584A8B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65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9102D4BB</Template>
  <TotalTime>1</TotalTime>
  <Pages>1</Pages>
  <Words>38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2025-10-31T09:27:00Z</dcterms:created>
  <dcterms:modified xsi:type="dcterms:W3CDTF">2025-10-31T09:27:00Z</dcterms:modified>
</cp:coreProperties>
</file>